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7458D4" w:rsidRDefault="007458D4" w:rsidP="007458D4">
      <w:pPr>
        <w:ind w:left="552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E2734E">
        <w:rPr>
          <w:rFonts w:ascii="Times New Roman" w:hAnsi="Times New Roman"/>
          <w:sz w:val="24"/>
          <w:szCs w:val="24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 2018 года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F51BBB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Главного 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6C72D2" w:rsidRDefault="006C72D2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440037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440037">
        <w:rPr>
          <w:rFonts w:ascii="Times New Roman" w:eastAsia="Calibri" w:hAnsi="Times New Roman"/>
          <w:sz w:val="24"/>
          <w:szCs w:val="24"/>
        </w:rPr>
        <w:t>ведущей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</w:t>
      </w:r>
      <w:r w:rsidR="00733890">
        <w:rPr>
          <w:rFonts w:ascii="Times New Roman" w:hAnsi="Times New Roman"/>
          <w:sz w:val="24"/>
          <w:szCs w:val="24"/>
        </w:rPr>
        <w:t>3</w:t>
      </w:r>
      <w:r w:rsidR="00B05025" w:rsidRPr="00C54F17">
        <w:rPr>
          <w:rFonts w:ascii="Times New Roman" w:hAnsi="Times New Roman"/>
          <w:sz w:val="24"/>
          <w:szCs w:val="24"/>
        </w:rPr>
        <w:t>-09</w:t>
      </w:r>
      <w:r w:rsidR="00733890">
        <w:rPr>
          <w:rFonts w:ascii="Times New Roman" w:hAnsi="Times New Roman"/>
          <w:sz w:val="24"/>
          <w:szCs w:val="24"/>
        </w:rPr>
        <w:t>4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F51BBB">
        <w:rPr>
          <w:rFonts w:ascii="Times New Roman" w:eastAsia="Calibri" w:hAnsi="Times New Roman"/>
          <w:sz w:val="24"/>
          <w:szCs w:val="24"/>
        </w:rPr>
        <w:t>Главный 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C72D2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7C169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7C169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7C169C" w:rsidRDefault="00583AB0" w:rsidP="006C72D2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54F17" w:rsidRDefault="00C10B63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6F15B4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C54F17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D65180" w:rsidRPr="007015F0" w:rsidRDefault="00C56FD5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7015F0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7015F0">
        <w:rPr>
          <w:rFonts w:ascii="Times New Roman" w:hAnsi="Times New Roman"/>
          <w:sz w:val="24"/>
          <w:szCs w:val="24"/>
          <w:lang w:eastAsia="ru-RU"/>
        </w:rPr>
        <w:t>в</w:t>
      </w:r>
      <w:r w:rsidRPr="007015F0">
        <w:rPr>
          <w:rFonts w:ascii="Times New Roman" w:hAnsi="Times New Roman"/>
          <w:sz w:val="24"/>
          <w:szCs w:val="24"/>
          <w:lang w:eastAsia="ru-RU"/>
        </w:rPr>
        <w:t>ания</w:t>
      </w:r>
      <w:r w:rsidR="00D65180" w:rsidRPr="007015F0">
        <w:rPr>
          <w:rFonts w:ascii="Times New Roman" w:eastAsia="Calibri" w:hAnsi="Times New Roman"/>
          <w:sz w:val="24"/>
          <w:szCs w:val="24"/>
        </w:rPr>
        <w:t xml:space="preserve"> </w:t>
      </w:r>
      <w:r w:rsidRPr="007015F0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7015F0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C54F17" w:rsidRDefault="00F11257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77EF2" w:rsidRPr="00C54F17" w:rsidRDefault="00EA698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>6</w:t>
      </w:r>
      <w:r w:rsidR="00D65180" w:rsidRPr="00C54F17">
        <w:rPr>
          <w:rFonts w:ascii="Times New Roman" w:eastAsia="Calibri" w:hAnsi="Times New Roman"/>
          <w:sz w:val="24"/>
          <w:szCs w:val="24"/>
        </w:rPr>
        <w:t>.2. </w:t>
      </w:r>
      <w:r w:rsidR="00677EF2" w:rsidRPr="00C54F17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C72D2" w:rsidRPr="007C169C" w:rsidRDefault="006C72D2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3952CE" w:rsidRDefault="00F70E1E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lastRenderedPageBreak/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3952CE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3952CE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3952CE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з</w:t>
      </w:r>
      <w:r w:rsidR="00D65180" w:rsidRPr="003952CE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3660A6" w:rsidRPr="003952CE" w:rsidRDefault="003660A6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умение мыслить стратегически</w:t>
      </w:r>
    </w:p>
    <w:p w:rsidR="002A24B4" w:rsidRPr="00E16C1E" w:rsidRDefault="002A24B4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E77FDA" w:rsidRPr="00C54F17" w:rsidRDefault="00E77FDA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C54F17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Default="00E63339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7C169C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7C169C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7C169C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eastAsia="ru-RU" w:bidi="en-US"/>
        </w:rPr>
        <w:t>1)</w:t>
      </w:r>
      <w:r w:rsidR="00440E97" w:rsidRPr="005B00C7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2)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3)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4)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5)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6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7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8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9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10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11)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12)</w:t>
      </w:r>
      <w:r w:rsidR="00E645E6" w:rsidRPr="005A2A9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13)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AB0A03" w:rsidRPr="00FE1197" w:rsidRDefault="00FE1197" w:rsidP="00FE11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14)</w:t>
      </w:r>
      <w:r w:rsidR="00E645E6" w:rsidRPr="00FE1197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FE1197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B0A03" w:rsidRPr="00C54F17" w:rsidRDefault="00FE1197" w:rsidP="00FE1197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15)</w:t>
      </w:r>
      <w:r w:rsidR="00E645E6"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AB0A03" w:rsidRPr="00C54F17" w:rsidRDefault="00E645E6" w:rsidP="00FE1197">
      <w:pPr>
        <w:pStyle w:val="aa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E7341" w:rsidRPr="00C54F17" w:rsidRDefault="006F15B4" w:rsidP="006C72D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Главный г</w:t>
      </w:r>
      <w:r w:rsidR="005E7341" w:rsidRPr="00C54F17">
        <w:rPr>
          <w:rFonts w:ascii="Times New Roman" w:eastAsia="Calibri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Default="000A4232" w:rsidP="006C72D2">
      <w:pPr>
        <w:pStyle w:val="aa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C54F17" w:rsidRDefault="005532DC" w:rsidP="00B65CAE">
      <w:pPr>
        <w:pStyle w:val="aa"/>
        <w:numPr>
          <w:ilvl w:val="2"/>
          <w:numId w:val="17"/>
        </w:numPr>
        <w:ind w:left="993" w:hanging="521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C54F17">
        <w:rPr>
          <w:rFonts w:ascii="Times New Roman" w:hAnsi="Times New Roman"/>
          <w:sz w:val="24"/>
          <w:szCs w:val="24"/>
          <w:lang w:val="ru-RU"/>
        </w:rPr>
        <w:t>: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налогообложения;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общие положения о налоговом контроле;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бюджетной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налоговой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порядок проведения мероприятий налогового контроля;</w:t>
      </w:r>
    </w:p>
    <w:p w:rsidR="006C72D2" w:rsidRPr="007015F0" w:rsidRDefault="00BC6C5C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>-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 принципы налогового администрирования.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схемы ухода от налогов;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57326" w:rsidRDefault="00E57326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5E60F9" w:rsidRPr="00FE4463" w:rsidRDefault="001934AC" w:rsidP="00FE4463">
      <w:pPr>
        <w:pStyle w:val="a8"/>
        <w:numPr>
          <w:ilvl w:val="1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E4463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="009A463B" w:rsidRPr="00FE4463">
        <w:rPr>
          <w:rFonts w:ascii="Times New Roman" w:eastAsia="Calibri" w:hAnsi="Times New Roman"/>
          <w:sz w:val="24"/>
          <w:szCs w:val="24"/>
        </w:rPr>
        <w:t>: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D65180" w:rsidRPr="00C54F17" w:rsidRDefault="00FE4463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6.6 </w:t>
      </w:r>
      <w:r w:rsidR="00B6268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52137" w:rsidRPr="00C54F17">
        <w:rPr>
          <w:rFonts w:ascii="Times New Roman" w:eastAsia="Calibri" w:hAnsi="Times New Roman"/>
          <w:color w:val="000000"/>
          <w:sz w:val="24"/>
          <w:szCs w:val="24"/>
        </w:rPr>
        <w:t xml:space="preserve"> Наличие базовых умений: 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C54F17" w:rsidRDefault="00D65180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FE4463" w:rsidRDefault="00FE4463" w:rsidP="00FE4463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6.7 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FE4463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13160B" w:rsidRPr="00C54F17" w:rsidRDefault="008E445A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7" w:name="_Toc477362600"/>
      <w:r w:rsidRPr="00C54F17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7"/>
      <w:r w:rsidR="003E47B3" w:rsidRPr="00C54F17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AD6AA8" w:rsidRPr="00C54F17" w:rsidRDefault="00AD6AA8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FE4463" w:rsidRDefault="00136A59" w:rsidP="00FE4463">
      <w:pPr>
        <w:pStyle w:val="a8"/>
        <w:numPr>
          <w:ilvl w:val="1"/>
          <w:numId w:val="19"/>
        </w:numPr>
        <w:overflowPunct/>
        <w:ind w:left="567" w:hanging="14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FE4463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FE4463">
        <w:rPr>
          <w:rFonts w:ascii="Times New Roman" w:eastAsia="Calibri" w:hAnsi="Times New Roman"/>
          <w:color w:val="000000"/>
          <w:sz w:val="24"/>
          <w:szCs w:val="24"/>
        </w:rPr>
        <w:t>:</w:t>
      </w:r>
      <w:r w:rsidR="005A48E4" w:rsidRPr="00FE4463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C54F17" w:rsidRDefault="009F03DB" w:rsidP="00B65CAE">
      <w:pPr>
        <w:overflowPunct/>
        <w:adjustRightInd/>
        <w:ind w:left="993" w:hanging="521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осуществление исполнения предписаний, решений и других распорядительных документов.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lastRenderedPageBreak/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5B47C9" w:rsidRPr="003A5ABC" w:rsidRDefault="005B47C9" w:rsidP="005B47C9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r w:rsidRPr="00C54F17">
        <w:rPr>
          <w:rFonts w:ascii="Times New Roman" w:hAnsi="Times New Roman"/>
          <w:sz w:val="24"/>
          <w:szCs w:val="24"/>
        </w:rPr>
        <w:t xml:space="preserve">контрольно – аналитический </w:t>
      </w:r>
      <w:r w:rsidR="00213CE0" w:rsidRPr="00C54F17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3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B47C9" w:rsidRDefault="005B47C9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Default="006F15B4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290A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отдела камеральных проверок № 4 обязан </w:t>
      </w:r>
      <w:r w:rsidRPr="00E77289">
        <w:rPr>
          <w:rFonts w:ascii="Times New Roman" w:hAnsi="Times New Roman"/>
          <w:sz w:val="24"/>
          <w:szCs w:val="24"/>
          <w:lang w:eastAsia="ru-RU"/>
        </w:rPr>
        <w:lastRenderedPageBreak/>
        <w:t>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</w:t>
      </w:r>
      <w:r w:rsidRPr="00BF082B">
        <w:rPr>
          <w:rFonts w:ascii="Times New Roman" w:hAnsi="Times New Roman"/>
          <w:sz w:val="24"/>
          <w:szCs w:val="24"/>
          <w:lang w:eastAsia="ru-RU"/>
        </w:rPr>
        <w:t>2</w:t>
      </w:r>
      <w:r w:rsidRPr="006F5655">
        <w:rPr>
          <w:rFonts w:ascii="Times New Roman" w:hAnsi="Times New Roman"/>
          <w:sz w:val="24"/>
          <w:szCs w:val="24"/>
          <w:lang w:eastAsia="ru-RU"/>
        </w:rPr>
        <w:t>) осуществл</w:t>
      </w:r>
      <w:r w:rsidR="003F184B">
        <w:rPr>
          <w:rFonts w:ascii="Times New Roman" w:hAnsi="Times New Roman"/>
          <w:sz w:val="24"/>
          <w:szCs w:val="24"/>
          <w:lang w:eastAsia="ru-RU"/>
        </w:rPr>
        <w:t>яет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внутренн</w:t>
      </w:r>
      <w:r w:rsidR="003F184B">
        <w:rPr>
          <w:rFonts w:ascii="Times New Roman" w:hAnsi="Times New Roman"/>
          <w:sz w:val="24"/>
          <w:szCs w:val="24"/>
          <w:lang w:eastAsia="ru-RU"/>
        </w:rPr>
        <w:t>ий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контрол</w:t>
      </w:r>
      <w:r w:rsidR="003F184B">
        <w:rPr>
          <w:rFonts w:ascii="Times New Roman" w:hAnsi="Times New Roman"/>
          <w:sz w:val="24"/>
          <w:szCs w:val="24"/>
          <w:lang w:eastAsia="ru-RU"/>
        </w:rPr>
        <w:t>ь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</w:t>
      </w:r>
      <w:r w:rsidR="003F184B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контрольны</w:t>
      </w:r>
      <w:r w:rsidR="003F184B"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3F184B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</w:t>
      </w:r>
      <w:r w:rsidR="003F184B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3F184B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поступающим запросам других налоговых органов, направление ответов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</w:t>
      </w:r>
      <w:r w:rsidR="005B47C9">
        <w:rPr>
          <w:rFonts w:ascii="Times New Roman" w:hAnsi="Times New Roman"/>
          <w:sz w:val="24"/>
          <w:szCs w:val="24"/>
          <w:lang w:eastAsia="ru-RU"/>
        </w:rPr>
        <w:t>31.12.2009 №</w:t>
      </w:r>
      <w:r>
        <w:rPr>
          <w:rFonts w:ascii="Times New Roman" w:hAnsi="Times New Roman"/>
          <w:sz w:val="24"/>
          <w:szCs w:val="24"/>
          <w:lang w:eastAsia="ru-RU"/>
        </w:rPr>
        <w:t xml:space="preserve">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</w:t>
      </w:r>
      <w:r w:rsidR="005B47C9">
        <w:rPr>
          <w:rFonts w:ascii="Times New Roman" w:hAnsi="Times New Roman"/>
          <w:sz w:val="24"/>
          <w:szCs w:val="24"/>
          <w:lang w:eastAsia="ru-RU"/>
        </w:rPr>
        <w:t>03.03.2003 №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</w:t>
      </w:r>
      <w:r w:rsidR="005B47C9">
        <w:rPr>
          <w:rFonts w:ascii="Times New Roman" w:hAnsi="Times New Roman"/>
          <w:sz w:val="24"/>
          <w:szCs w:val="24"/>
          <w:lang w:eastAsia="ru-RU"/>
        </w:rPr>
        <w:t>функций,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возложенных на отдел.</w:t>
      </w:r>
    </w:p>
    <w:p w:rsidR="005B47C9" w:rsidRPr="00E77289" w:rsidRDefault="005B47C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7FBB" w:rsidRPr="00C54F17" w:rsidRDefault="006F15B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</w:t>
      </w:r>
      <w:r w:rsidR="00167FBB" w:rsidRPr="00C54F17">
        <w:rPr>
          <w:rFonts w:ascii="Times New Roman" w:hAnsi="Times New Roman" w:cs="Times New Roman"/>
          <w:sz w:val="24"/>
          <w:szCs w:val="24"/>
        </w:rPr>
        <w:t>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71180D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3130B" w:rsidRPr="00AF73D9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AF73D9" w:rsidRDefault="006F15B4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6C72D2" w:rsidRPr="007C169C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24B7" w:rsidRPr="00C54F17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7224B7"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При исполнении служебных обязанностей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главный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6F15B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F15B4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DA16CD" w:rsidRPr="006F15B4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6F15B4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6F15B4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6F15B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6F15B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77798C" w:rsidRPr="00C54F17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</w:t>
      </w:r>
      <w:r w:rsidR="00272BB9" w:rsidRPr="00C54F17">
        <w:rPr>
          <w:rFonts w:ascii="Times New Roman" w:hAnsi="Times New Roman"/>
          <w:sz w:val="24"/>
          <w:szCs w:val="24"/>
        </w:rPr>
        <w:lastRenderedPageBreak/>
        <w:t xml:space="preserve">к служебному поведению, установленных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E01549">
        <w:rPr>
          <w:rFonts w:ascii="Times New Roman" w:hAnsi="Times New Roman" w:cs="Times New Roman"/>
          <w:sz w:val="24"/>
          <w:szCs w:val="24"/>
        </w:rPr>
        <w:t>Главный 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55F3" w:rsidRPr="00C54F17">
        <w:rPr>
          <w:rFonts w:ascii="Times New Roman" w:hAnsi="Times New Roman" w:cs="Times New Roman"/>
          <w:sz w:val="24"/>
          <w:szCs w:val="24"/>
        </w:rPr>
        <w:t xml:space="preserve"> </w:t>
      </w:r>
      <w:r w:rsidR="00146090" w:rsidRPr="00C54F17">
        <w:rPr>
          <w:rFonts w:ascii="Times New Roman" w:hAnsi="Times New Roman" w:cs="Times New Roman"/>
          <w:sz w:val="24"/>
          <w:szCs w:val="24"/>
        </w:rPr>
        <w:t>госуда</w:t>
      </w:r>
      <w:r w:rsidR="00581756">
        <w:rPr>
          <w:rFonts w:ascii="Times New Roman" w:hAnsi="Times New Roman" w:cs="Times New Roman"/>
          <w:sz w:val="24"/>
          <w:szCs w:val="24"/>
        </w:rPr>
        <w:t>рственные услуги не оказыва</w:t>
      </w:r>
      <w:r w:rsidR="00E01549">
        <w:rPr>
          <w:rFonts w:ascii="Times New Roman" w:hAnsi="Times New Roman" w:cs="Times New Roman"/>
          <w:sz w:val="24"/>
          <w:szCs w:val="24"/>
        </w:rPr>
        <w:t>ет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4C3139" w:rsidRPr="00C54F17">
        <w:rPr>
          <w:rFonts w:ascii="Times New Roman" w:hAnsi="Times New Roman" w:cs="Times New Roman"/>
          <w:sz w:val="24"/>
          <w:szCs w:val="24"/>
        </w:rPr>
        <w:t>деятельности главного</w:t>
      </w:r>
      <w:r w:rsidR="00E01549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Pr="00C54F17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6F5655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F5655">
        <w:rPr>
          <w:rFonts w:ascii="Times New Roman" w:hAnsi="Times New Roman"/>
          <w:sz w:val="24"/>
          <w:szCs w:val="24"/>
          <w:lang w:eastAsia="ru-RU"/>
        </w:rPr>
        <w:t xml:space="preserve">       Т.Б. Кадочигова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7C169C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7C169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7C169C" w:rsidRDefault="007257A5">
      <w:pPr>
        <w:rPr>
          <w:rFonts w:ascii="Times New Roman" w:hAnsi="Times New Roman"/>
          <w:sz w:val="24"/>
          <w:szCs w:val="24"/>
        </w:rPr>
      </w:pPr>
    </w:p>
    <w:sectPr w:rsidR="007257A5" w:rsidRPr="007C169C" w:rsidSect="006345CF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890" w:rsidRDefault="00733890" w:rsidP="00D65180">
      <w:r>
        <w:separator/>
      </w:r>
    </w:p>
  </w:endnote>
  <w:endnote w:type="continuationSeparator" w:id="0">
    <w:p w:rsidR="00733890" w:rsidRDefault="00733890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890" w:rsidRDefault="00733890" w:rsidP="00D65180">
      <w:r>
        <w:separator/>
      </w:r>
    </w:p>
  </w:footnote>
  <w:footnote w:type="continuationSeparator" w:id="0">
    <w:p w:rsidR="00733890" w:rsidRDefault="00733890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733890" w:rsidRPr="005B47C9" w:rsidRDefault="00733890">
        <w:pPr>
          <w:pStyle w:val="a3"/>
          <w:jc w:val="center"/>
        </w:pPr>
        <w:r w:rsidRPr="005B47C9">
          <w:rPr>
            <w:rFonts w:ascii="Times New Roman" w:hAnsi="Times New Roman"/>
          </w:rPr>
          <w:fldChar w:fldCharType="begin"/>
        </w:r>
        <w:r w:rsidRPr="005B47C9">
          <w:rPr>
            <w:rFonts w:ascii="Times New Roman" w:hAnsi="Times New Roman"/>
          </w:rPr>
          <w:instrText xml:space="preserve"> PAGE   \* MERGEFORMAT </w:instrText>
        </w:r>
        <w:r w:rsidRPr="005B47C9">
          <w:rPr>
            <w:rFonts w:ascii="Times New Roman" w:hAnsi="Times New Roman"/>
          </w:rPr>
          <w:fldChar w:fldCharType="separate"/>
        </w:r>
        <w:r w:rsidR="00E2734E">
          <w:rPr>
            <w:rFonts w:ascii="Times New Roman" w:hAnsi="Times New Roman"/>
            <w:noProof/>
          </w:rPr>
          <w:t>9</w:t>
        </w:r>
        <w:r w:rsidRPr="005B47C9">
          <w:rPr>
            <w:rFonts w:ascii="Times New Roman" w:hAnsi="Times New Roman"/>
          </w:rPr>
          <w:fldChar w:fldCharType="end"/>
        </w:r>
      </w:p>
    </w:sdtContent>
  </w:sdt>
  <w:p w:rsidR="00733890" w:rsidRDefault="007338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7864071A"/>
    <w:lvl w:ilvl="0" w:tplc="D548A2FE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21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3CD6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D1E72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A43"/>
    <w:rsid w:val="003B122D"/>
    <w:rsid w:val="003B17CE"/>
    <w:rsid w:val="003E47B3"/>
    <w:rsid w:val="003F184B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037"/>
    <w:rsid w:val="00440E97"/>
    <w:rsid w:val="00452137"/>
    <w:rsid w:val="00453F84"/>
    <w:rsid w:val="00462EBF"/>
    <w:rsid w:val="004C2081"/>
    <w:rsid w:val="004C3139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B47C9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43A78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6F15B4"/>
    <w:rsid w:val="006F5655"/>
    <w:rsid w:val="007015F0"/>
    <w:rsid w:val="00702BDB"/>
    <w:rsid w:val="00707B90"/>
    <w:rsid w:val="0071180D"/>
    <w:rsid w:val="00711A9C"/>
    <w:rsid w:val="007124B0"/>
    <w:rsid w:val="007170A7"/>
    <w:rsid w:val="007224B7"/>
    <w:rsid w:val="007257A5"/>
    <w:rsid w:val="00733890"/>
    <w:rsid w:val="007458D4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5CF7"/>
    <w:rsid w:val="009A463B"/>
    <w:rsid w:val="009C193D"/>
    <w:rsid w:val="009D0AFD"/>
    <w:rsid w:val="009D4EAB"/>
    <w:rsid w:val="009D5058"/>
    <w:rsid w:val="009D5A8E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F73D9"/>
    <w:rsid w:val="00B05025"/>
    <w:rsid w:val="00B13E2D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0340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134F2"/>
    <w:rsid w:val="00D451F3"/>
    <w:rsid w:val="00D50848"/>
    <w:rsid w:val="00D65180"/>
    <w:rsid w:val="00D949C8"/>
    <w:rsid w:val="00DA16CC"/>
    <w:rsid w:val="00DA16CD"/>
    <w:rsid w:val="00DD3F1C"/>
    <w:rsid w:val="00E01549"/>
    <w:rsid w:val="00E0661F"/>
    <w:rsid w:val="00E16C1E"/>
    <w:rsid w:val="00E21A08"/>
    <w:rsid w:val="00E2734E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1BBB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1CCF6D1-58DE-41B7-98FE-E82F06D6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F6FF1-D03F-4059-803C-36C5BDAB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62D182B5</Template>
  <TotalTime>171</TotalTime>
  <Pages>9</Pages>
  <Words>4411</Words>
  <Characters>25148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39</cp:revision>
  <cp:lastPrinted>2017-11-22T06:16:00Z</cp:lastPrinted>
  <dcterms:created xsi:type="dcterms:W3CDTF">2017-11-20T04:35:00Z</dcterms:created>
  <dcterms:modified xsi:type="dcterms:W3CDTF">2018-05-16T23:58:00Z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